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08845" w14:textId="502FDA25" w:rsidR="001A3834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BLOKKEL</w:t>
      </w:r>
      <w:r w:rsidR="00825F13">
        <w:rPr>
          <w:rFonts w:ascii="Times New Roman" w:hAnsi="Times New Roman" w:cs="Times New Roman"/>
          <w:sz w:val="24"/>
          <w:szCs w:val="24"/>
          <w:u w:val="single"/>
        </w:rPr>
        <w:t>E (BLOCLE)</w:t>
      </w:r>
      <w:r>
        <w:rPr>
          <w:rFonts w:ascii="Times New Roman" w:hAnsi="Times New Roman" w:cs="Times New Roman"/>
          <w:sz w:val="24"/>
          <w:szCs w:val="24"/>
        </w:rPr>
        <w:t xml:space="preserve">      (fl.1404)</w:t>
      </w:r>
    </w:p>
    <w:p w14:paraId="6F98B36D" w14:textId="77777777" w:rsidR="001A3834" w:rsidRPr="00347DE8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Abingdon.</w:t>
      </w:r>
    </w:p>
    <w:p w14:paraId="5028603F" w14:textId="77777777" w:rsidR="001A3834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8013045" w14:textId="56D0A6DD" w:rsidR="001A3834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F3985A9" w14:textId="77777777" w:rsidR="00825F13" w:rsidRDefault="00825F13" w:rsidP="00825F13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Berkshire the tax of a fifteenth and a tenth granted to the King at the last Parliament.</w:t>
      </w:r>
    </w:p>
    <w:p w14:paraId="1D9E5BEE" w14:textId="1A606E68" w:rsidR="00825F13" w:rsidRDefault="00825F13" w:rsidP="00825F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20A5A9AD" w14:textId="77777777" w:rsidR="001A3834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0E6B06D3" w14:textId="77777777" w:rsidR="001A3834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cities, boroughs and towns and from all secular lords and lay persons having</w:t>
      </w:r>
    </w:p>
    <w:p w14:paraId="3AF1903D" w14:textId="77777777" w:rsidR="001A3834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Berkshire, except ecclesiastical persons, the two fifteenths and two tenths granted to the King at the last Parliament.   (C.F.R. 1399-1405 p.285)</w:t>
      </w:r>
    </w:p>
    <w:p w14:paraId="603747DA" w14:textId="77777777" w:rsidR="001A3834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3CC7247" w14:textId="77777777" w:rsidR="001A3834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548DFD8" w14:textId="00784E52" w:rsidR="001A3834" w:rsidRDefault="001A3834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22615EA8" w14:textId="3775B118" w:rsidR="00825F13" w:rsidRDefault="00825F13" w:rsidP="001A38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December 2021</w:t>
      </w:r>
    </w:p>
    <w:p w14:paraId="07E966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F6BB2" w14:textId="77777777" w:rsidR="008648CB" w:rsidRDefault="008648CB" w:rsidP="009139A6">
      <w:r>
        <w:separator/>
      </w:r>
    </w:p>
  </w:endnote>
  <w:endnote w:type="continuationSeparator" w:id="0">
    <w:p w14:paraId="08D7CF78" w14:textId="77777777" w:rsidR="008648CB" w:rsidRDefault="008648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116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AAE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0F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57276" w14:textId="77777777" w:rsidR="008648CB" w:rsidRDefault="008648CB" w:rsidP="009139A6">
      <w:r>
        <w:separator/>
      </w:r>
    </w:p>
  </w:footnote>
  <w:footnote w:type="continuationSeparator" w:id="0">
    <w:p w14:paraId="05A86A7D" w14:textId="77777777" w:rsidR="008648CB" w:rsidRDefault="008648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7A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9A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C38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834"/>
    <w:rsid w:val="000666E0"/>
    <w:rsid w:val="001A3834"/>
    <w:rsid w:val="002510B7"/>
    <w:rsid w:val="005C130B"/>
    <w:rsid w:val="00825F13"/>
    <w:rsid w:val="00826F5C"/>
    <w:rsid w:val="008648C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80E65"/>
  <w15:chartTrackingRefBased/>
  <w15:docId w15:val="{48AE8BC8-2339-4917-9E40-E0FBABE8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2021-08-01T19:04:00Z</dcterms:created>
  <dcterms:modified xsi:type="dcterms:W3CDTF">2021-12-07T12:11:00Z</dcterms:modified>
</cp:coreProperties>
</file>